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6EFAC" w14:textId="7C6DDA10" w:rsidR="006B2F86" w:rsidRDefault="00865B59" w:rsidP="00E71FC3">
      <w:pPr>
        <w:pStyle w:val="NoSpacing"/>
      </w:pPr>
      <w:r>
        <w:rPr>
          <w:u w:val="single"/>
        </w:rPr>
        <w:t>John KNYGHT</w:t>
      </w:r>
      <w:r>
        <w:t xml:space="preserve">   </w:t>
      </w:r>
      <w:proofErr w:type="gramStart"/>
      <w:r>
        <w:t xml:space="preserve">   (</w:t>
      </w:r>
      <w:proofErr w:type="gramEnd"/>
      <w:r>
        <w:t>d.1438)</w:t>
      </w:r>
    </w:p>
    <w:p w14:paraId="1D53A534" w14:textId="50D76819" w:rsidR="00865B59" w:rsidRDefault="00865B59" w:rsidP="00E71FC3">
      <w:pPr>
        <w:pStyle w:val="NoSpacing"/>
      </w:pPr>
      <w:r>
        <w:t>of York.</w:t>
      </w:r>
    </w:p>
    <w:p w14:paraId="72C16E08" w14:textId="01A718C7" w:rsidR="00865B59" w:rsidRDefault="00865B59" w:rsidP="00E71FC3">
      <w:pPr>
        <w:pStyle w:val="NoSpacing"/>
      </w:pPr>
    </w:p>
    <w:p w14:paraId="026E451E" w14:textId="5B5E3390" w:rsidR="00865B59" w:rsidRDefault="00865B59" w:rsidP="00E71FC3">
      <w:pPr>
        <w:pStyle w:val="NoSpacing"/>
      </w:pPr>
    </w:p>
    <w:p w14:paraId="47ED1255" w14:textId="0E81E972" w:rsidR="00865B59" w:rsidRDefault="00865B59" w:rsidP="00E71FC3">
      <w:pPr>
        <w:pStyle w:val="NoSpacing"/>
      </w:pPr>
      <w:r>
        <w:t xml:space="preserve">Son of Richard </w:t>
      </w:r>
      <w:proofErr w:type="spellStart"/>
      <w:r>
        <w:t>Knyght</w:t>
      </w:r>
      <w:proofErr w:type="spellEnd"/>
      <w:r>
        <w:t xml:space="preserve"> of York, chandler(q.v.), and his wife, Agnes(q.v.).  (W.Y.R. p.98)</w:t>
      </w:r>
    </w:p>
    <w:p w14:paraId="28E57349" w14:textId="05848C31" w:rsidR="00865B59" w:rsidRDefault="00865B59" w:rsidP="00E71FC3">
      <w:pPr>
        <w:pStyle w:val="NoSpacing"/>
      </w:pPr>
    </w:p>
    <w:p w14:paraId="4902F104" w14:textId="10E50FA8" w:rsidR="00865B59" w:rsidRDefault="00865B59" w:rsidP="00E71FC3">
      <w:pPr>
        <w:pStyle w:val="NoSpacing"/>
      </w:pPr>
    </w:p>
    <w:p w14:paraId="3E965468" w14:textId="647CC0F6" w:rsidR="00865B59" w:rsidRDefault="00865B59" w:rsidP="00E71FC3">
      <w:pPr>
        <w:pStyle w:val="NoSpacing"/>
      </w:pPr>
      <w:r>
        <w:t>12 Sep.1438</w:t>
      </w:r>
      <w:r>
        <w:tab/>
        <w:t>He made his Will.   (ibid.)</w:t>
      </w:r>
    </w:p>
    <w:p w14:paraId="2103934E" w14:textId="2A5948C8" w:rsidR="00865B59" w:rsidRDefault="00865B59" w:rsidP="00E71FC3">
      <w:pPr>
        <w:pStyle w:val="NoSpacing"/>
      </w:pPr>
      <w:r>
        <w:t>15 Sep.</w:t>
      </w:r>
      <w:r>
        <w:tab/>
        <w:t>Probate of his Will.  (ibid.)</w:t>
      </w:r>
    </w:p>
    <w:p w14:paraId="3E49ED9C" w14:textId="352D420E" w:rsidR="00865B59" w:rsidRDefault="00865B59" w:rsidP="00E71FC3">
      <w:pPr>
        <w:pStyle w:val="NoSpacing"/>
      </w:pPr>
    </w:p>
    <w:p w14:paraId="244BD866" w14:textId="0CB97535" w:rsidR="00865B59" w:rsidRDefault="00865B59" w:rsidP="00E71FC3">
      <w:pPr>
        <w:pStyle w:val="NoSpacing"/>
      </w:pPr>
    </w:p>
    <w:p w14:paraId="41D235EA" w14:textId="531C412B" w:rsidR="00865B59" w:rsidRPr="00865B59" w:rsidRDefault="00865B59" w:rsidP="00E71FC3">
      <w:pPr>
        <w:pStyle w:val="NoSpacing"/>
      </w:pPr>
      <w:r>
        <w:t>2 March 2019</w:t>
      </w:r>
      <w:bookmarkStart w:id="0" w:name="_GoBack"/>
      <w:bookmarkEnd w:id="0"/>
    </w:p>
    <w:sectPr w:rsidR="00865B59" w:rsidRPr="00865B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2432A" w14:textId="77777777" w:rsidR="00865B59" w:rsidRDefault="00865B59" w:rsidP="00E71FC3">
      <w:pPr>
        <w:spacing w:after="0" w:line="240" w:lineRule="auto"/>
      </w:pPr>
      <w:r>
        <w:separator/>
      </w:r>
    </w:p>
  </w:endnote>
  <w:endnote w:type="continuationSeparator" w:id="0">
    <w:p w14:paraId="3F7015F9" w14:textId="77777777" w:rsidR="00865B59" w:rsidRDefault="00865B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018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56132" w14:textId="77777777" w:rsidR="00865B59" w:rsidRDefault="00865B59" w:rsidP="00E71FC3">
      <w:pPr>
        <w:spacing w:after="0" w:line="240" w:lineRule="auto"/>
      </w:pPr>
      <w:r>
        <w:separator/>
      </w:r>
    </w:p>
  </w:footnote>
  <w:footnote w:type="continuationSeparator" w:id="0">
    <w:p w14:paraId="467D4680" w14:textId="77777777" w:rsidR="00865B59" w:rsidRDefault="00865B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B59"/>
    <w:rsid w:val="001A7C09"/>
    <w:rsid w:val="00577BD5"/>
    <w:rsid w:val="00656CBA"/>
    <w:rsid w:val="006A1F77"/>
    <w:rsid w:val="00733BE7"/>
    <w:rsid w:val="00865B5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85A74"/>
  <w15:chartTrackingRefBased/>
  <w15:docId w15:val="{F9B8C676-65C9-4141-8B52-AEFEF8924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2019-03-02T19:58:00Z</dcterms:created>
  <dcterms:modified xsi:type="dcterms:W3CDTF">2019-03-02T20:01:00Z</dcterms:modified>
</cp:coreProperties>
</file>